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360"/>
        <w:gridCol w:w="2360"/>
        <w:gridCol w:w="2360"/>
        <w:gridCol w:w="2360"/>
      </w:tblGrid>
      <w:tr w:rsidR="00C83A85" w:rsidRPr="00155F6E" w:rsidTr="001F1275">
        <w:trPr>
          <w:trHeight w:val="992"/>
        </w:trPr>
        <w:tc>
          <w:tcPr>
            <w:tcW w:w="2360" w:type="dxa"/>
            <w:vAlign w:val="center"/>
          </w:tcPr>
          <w:p w:rsidR="00C83A85" w:rsidRPr="00155F6E" w:rsidRDefault="00C83A85" w:rsidP="001F12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83A85" w:rsidRPr="00155F6E" w:rsidRDefault="00C83A85" w:rsidP="001F12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vAlign w:val="center"/>
          </w:tcPr>
          <w:p w:rsidR="00C83A85" w:rsidRPr="00155F6E" w:rsidRDefault="00C83A85" w:rsidP="001F12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  <w:vAlign w:val="center"/>
          </w:tcPr>
          <w:p w:rsidR="00C83A85" w:rsidRPr="00155F6E" w:rsidRDefault="00C83A85" w:rsidP="001F127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2A27">
              <w:rPr>
                <w:rFonts w:ascii="Arial" w:hAnsi="Arial" w:cs="Arial"/>
                <w:noProof/>
                <w:sz w:val="18"/>
                <w:szCs w:val="18"/>
                <w:lang w:eastAsia="it-I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" o:spid="_x0000_i1025" type="#_x0000_t75" alt="" style="width:55.5pt;height:55.5pt;visibility:visible" filled="t">
                  <v:fill opacity="0"/>
                  <v:imagedata r:id="rId5" o:title=""/>
                </v:shape>
              </w:pict>
            </w:r>
          </w:p>
        </w:tc>
        <w:tc>
          <w:tcPr>
            <w:tcW w:w="2360" w:type="dxa"/>
            <w:vAlign w:val="center"/>
          </w:tcPr>
          <w:p w:rsidR="00C83A85" w:rsidRPr="00155F6E" w:rsidRDefault="00C83A85" w:rsidP="001F12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83A85" w:rsidRPr="00155F6E" w:rsidRDefault="00C83A85" w:rsidP="00504FE9">
      <w:pPr>
        <w:pStyle w:val="Header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C83A85" w:rsidRPr="00AF260A" w:rsidRDefault="00C83A85" w:rsidP="00AF260A">
      <w:pPr>
        <w:pStyle w:val="Header"/>
        <w:spacing w:after="0" w:line="240" w:lineRule="auto"/>
        <w:jc w:val="right"/>
        <w:rPr>
          <w:rFonts w:ascii="Arial" w:hAnsi="Arial" w:cs="Arial"/>
          <w:b/>
          <w:sz w:val="16"/>
          <w:szCs w:val="16"/>
        </w:rPr>
      </w:pPr>
      <w:r w:rsidRPr="00AF260A">
        <w:rPr>
          <w:rFonts w:ascii="Arial" w:hAnsi="Arial" w:cs="Arial"/>
          <w:b/>
          <w:sz w:val="16"/>
          <w:szCs w:val="16"/>
        </w:rPr>
        <w:t>ALLEGATO</w:t>
      </w:r>
      <w:r>
        <w:rPr>
          <w:rFonts w:ascii="Arial" w:hAnsi="Arial" w:cs="Arial"/>
          <w:b/>
          <w:sz w:val="16"/>
          <w:szCs w:val="16"/>
        </w:rPr>
        <w:t xml:space="preserve"> n.</w:t>
      </w:r>
      <w:r w:rsidRPr="00AF260A">
        <w:rPr>
          <w:rFonts w:ascii="Arial" w:hAnsi="Arial" w:cs="Arial"/>
          <w:b/>
          <w:sz w:val="16"/>
          <w:szCs w:val="16"/>
        </w:rPr>
        <w:t xml:space="preserve"> 4/A</w:t>
      </w:r>
    </w:p>
    <w:p w:rsidR="00C83A85" w:rsidRPr="00AF260A" w:rsidRDefault="00C83A85" w:rsidP="00AF260A">
      <w:pPr>
        <w:pStyle w:val="Header"/>
        <w:spacing w:after="0" w:line="240" w:lineRule="auto"/>
        <w:jc w:val="right"/>
        <w:rPr>
          <w:rFonts w:ascii="Arial" w:hAnsi="Arial" w:cs="Arial"/>
          <w:b/>
          <w:sz w:val="16"/>
          <w:szCs w:val="16"/>
        </w:rPr>
      </w:pPr>
      <w:r w:rsidRPr="00AF260A">
        <w:rPr>
          <w:rFonts w:ascii="Arial" w:hAnsi="Arial" w:cs="Arial"/>
          <w:b/>
          <w:sz w:val="16"/>
          <w:szCs w:val="16"/>
        </w:rPr>
        <w:t>Modello descrizione investimento Linea A</w:t>
      </w:r>
    </w:p>
    <w:p w:rsidR="00C83A85" w:rsidRPr="00155F6E" w:rsidRDefault="00C83A85" w:rsidP="00504FE9">
      <w:pPr>
        <w:autoSpaceDE w:val="0"/>
        <w:spacing w:after="0"/>
        <w:jc w:val="right"/>
        <w:rPr>
          <w:rFonts w:ascii="Arial" w:hAnsi="Arial" w:cs="Arial"/>
          <w:color w:val="000000"/>
          <w:sz w:val="18"/>
          <w:szCs w:val="18"/>
        </w:rPr>
      </w:pPr>
    </w:p>
    <w:p w:rsidR="00C83A85" w:rsidRPr="00155F6E" w:rsidRDefault="00C83A85" w:rsidP="00504FE9">
      <w:pPr>
        <w:autoSpaceDE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C83A85" w:rsidRPr="00155F6E" w:rsidRDefault="00C83A85" w:rsidP="00BD2340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BD2340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55F6E">
        <w:rPr>
          <w:rFonts w:ascii="Arial" w:hAnsi="Arial" w:cs="Arial"/>
          <w:sz w:val="18"/>
          <w:szCs w:val="18"/>
        </w:rPr>
        <w:t xml:space="preserve">OGGETTO: </w:t>
      </w:r>
      <w:r w:rsidRPr="004C0218">
        <w:rPr>
          <w:rFonts w:ascii="Arial" w:hAnsi="Arial" w:cs="Arial"/>
          <w:b/>
          <w:bCs/>
          <w:color w:val="000000"/>
          <w:sz w:val="18"/>
          <w:szCs w:val="18"/>
        </w:rPr>
        <w:t xml:space="preserve">AVVISO PUBBLICO </w:t>
      </w:r>
      <w:r w:rsidRPr="00CC5DDE">
        <w:rPr>
          <w:rFonts w:ascii="Arial" w:hAnsi="Arial" w:cs="Arial"/>
          <w:b/>
          <w:bCs/>
          <w:color w:val="000000"/>
          <w:sz w:val="18"/>
          <w:szCs w:val="18"/>
        </w:rPr>
        <w:t>“</w:t>
      </w:r>
      <w:r w:rsidRPr="00EA547F">
        <w:rPr>
          <w:rFonts w:ascii="Arial" w:hAnsi="Arial" w:cs="Arial"/>
          <w:b/>
          <w:bCs/>
          <w:sz w:val="18"/>
          <w:szCs w:val="18"/>
        </w:rPr>
        <w:t>INTERVENTI A SOSTEGNO DELLA STAMPA QUOTIDIANA E PERIODICA NONCHÉ DELLE EMITTENTI RADIOTELEVISIVE E TESTATE ON LINE LOCALI, DELL’EDITORIA, DELLE EMITTENTI TELEVISIVE E RADIOFONICHE LOCALI, DELLA DISTRIBUZIONE LOCALE” LEGGE REGIONALE 6 FEBBRAIO 2018, n. 1“NORME IN MATERIA DI INFORMAZIONE E COMUNICAZIONE</w:t>
      </w:r>
      <w:r>
        <w:rPr>
          <w:rFonts w:ascii="Arial" w:hAnsi="Arial" w:cs="Arial"/>
          <w:b/>
          <w:bCs/>
          <w:sz w:val="18"/>
          <w:szCs w:val="18"/>
        </w:rPr>
        <w:t>”</w:t>
      </w:r>
    </w:p>
    <w:p w:rsidR="00C83A85" w:rsidRDefault="00C83A85" w:rsidP="00504FE9">
      <w:pPr>
        <w:jc w:val="both"/>
        <w:rPr>
          <w:rFonts w:ascii="Arial" w:hAnsi="Arial" w:cs="Arial"/>
          <w:sz w:val="18"/>
          <w:szCs w:val="18"/>
        </w:rPr>
      </w:pPr>
    </w:p>
    <w:p w:rsidR="00C83A85" w:rsidRPr="004F2733" w:rsidRDefault="00C83A85" w:rsidP="004F2733">
      <w:pPr>
        <w:jc w:val="both"/>
        <w:rPr>
          <w:rFonts w:ascii="Arial" w:hAnsi="Arial" w:cs="Arial"/>
          <w:sz w:val="18"/>
          <w:szCs w:val="18"/>
        </w:rPr>
      </w:pPr>
      <w:r w:rsidRPr="004F2733">
        <w:rPr>
          <w:rFonts w:ascii="Arial" w:hAnsi="Arial" w:cs="Arial"/>
          <w:sz w:val="18"/>
          <w:szCs w:val="18"/>
        </w:rPr>
        <w:t xml:space="preserve">Il/La sottoscritto/a nome ………………..………………………… cognome………. nato/a ………………………………………………… il …………………… residente in via ………………………………………… n. .…. in qualità di rappresentante legale …………… (o delegato dal rappresentante legale con atto di delega del ..…………… </w:t>
      </w:r>
    </w:p>
    <w:p w:rsidR="00C83A85" w:rsidRPr="004F2733" w:rsidRDefault="00C83A85" w:rsidP="004F2733">
      <w:pPr>
        <w:jc w:val="both"/>
        <w:rPr>
          <w:rFonts w:ascii="Arial" w:hAnsi="Arial" w:cs="Arial"/>
          <w:sz w:val="18"/>
          <w:szCs w:val="18"/>
        </w:rPr>
      </w:pPr>
      <w:r w:rsidRPr="004F2733">
        <w:rPr>
          <w:rFonts w:ascii="Arial" w:hAnsi="Arial" w:cs="Arial"/>
          <w:sz w:val="18"/>
          <w:szCs w:val="18"/>
        </w:rPr>
        <w:t xml:space="preserve">a) dell’impresa denominata (denominazione/ragione sociale)……………………………con sede legale in via…………………………… n. ……… partita IVA …………….........………. e cod. fisc. …..…..……….........……….. iscritta alla camera di commercio, industria, artigianato di…………………………………..…. al n.……………… del registro delle imprese di………….…………………………………… (solo per le imprese con sede legale in Italia) e sede operativa nella Regione </w:t>
      </w:r>
      <w:r>
        <w:rPr>
          <w:rFonts w:ascii="Arial" w:hAnsi="Arial" w:cs="Arial"/>
          <w:sz w:val="18"/>
          <w:szCs w:val="18"/>
        </w:rPr>
        <w:t>Campania</w:t>
      </w:r>
      <w:r w:rsidRPr="004F2733">
        <w:rPr>
          <w:rFonts w:ascii="Arial" w:hAnsi="Arial" w:cs="Arial"/>
          <w:sz w:val="18"/>
          <w:szCs w:val="18"/>
        </w:rPr>
        <w:t xml:space="preserve"> in ............................. via ................................... n. ................................. </w:t>
      </w:r>
    </w:p>
    <w:p w:rsidR="00C83A85" w:rsidRDefault="00C83A85" w:rsidP="00375F6F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DICHIARA CHE </w:t>
      </w:r>
    </w:p>
    <w:p w:rsidR="00C83A85" w:rsidRPr="00D72BD6" w:rsidRDefault="00C83A85" w:rsidP="004F2733">
      <w:pPr>
        <w:jc w:val="both"/>
        <w:rPr>
          <w:rFonts w:ascii="Arial" w:hAnsi="Arial" w:cs="Arial"/>
          <w:sz w:val="18"/>
          <w:szCs w:val="18"/>
        </w:rPr>
      </w:pPr>
      <w:r w:rsidRPr="004F2733"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 xml:space="preserve">a domanda di </w:t>
      </w:r>
      <w:r w:rsidRPr="004F2733">
        <w:rPr>
          <w:rFonts w:ascii="Arial" w:hAnsi="Arial" w:cs="Arial"/>
          <w:sz w:val="18"/>
          <w:szCs w:val="18"/>
        </w:rPr>
        <w:t>ammissione al contributo</w:t>
      </w:r>
      <w:r>
        <w:rPr>
          <w:rFonts w:ascii="Arial" w:hAnsi="Arial" w:cs="Arial"/>
          <w:sz w:val="18"/>
          <w:szCs w:val="18"/>
        </w:rPr>
        <w:t xml:space="preserve"> presentata ai sensi dell’art. 3 comma 1 lettera a) de</w:t>
      </w:r>
      <w:r w:rsidRPr="004F2733">
        <w:rPr>
          <w:rFonts w:ascii="Arial" w:hAnsi="Arial" w:cs="Arial"/>
          <w:sz w:val="18"/>
          <w:szCs w:val="18"/>
        </w:rPr>
        <w:t xml:space="preserve">ll’Avviso in oggetto </w:t>
      </w:r>
      <w:r>
        <w:rPr>
          <w:rFonts w:ascii="Arial" w:hAnsi="Arial" w:cs="Arial"/>
          <w:sz w:val="18"/>
          <w:szCs w:val="18"/>
        </w:rPr>
        <w:t>riguarda</w:t>
      </w:r>
      <w:r w:rsidRPr="004F2733">
        <w:rPr>
          <w:rFonts w:ascii="Arial" w:hAnsi="Arial" w:cs="Arial"/>
          <w:sz w:val="18"/>
          <w:szCs w:val="18"/>
        </w:rPr>
        <w:t>:</w:t>
      </w:r>
    </w:p>
    <w:p w:rsidR="00C83A85" w:rsidRPr="00D72BD6" w:rsidRDefault="00C83A85" w:rsidP="00BB2195">
      <w:pPr>
        <w:pStyle w:val="FootnoteText"/>
        <w:tabs>
          <w:tab w:val="left" w:leader="underscore" w:pos="0"/>
          <w:tab w:val="left" w:pos="9356"/>
        </w:tabs>
        <w:spacing w:after="120" w:line="276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i/>
          <w:color w:val="000000"/>
          <w:sz w:val="18"/>
          <w:szCs w:val="18"/>
        </w:rPr>
        <w:t>(Barrare solo le caselle pertinenti)</w:t>
      </w:r>
    </w:p>
    <w:p w:rsidR="00C83A85" w:rsidRDefault="00C83A85" w:rsidP="00BB2195">
      <w:pPr>
        <w:numPr>
          <w:ilvl w:val="0"/>
          <w:numId w:val="9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sz w:val="18"/>
          <w:szCs w:val="18"/>
        </w:rPr>
        <w:t>In</w:t>
      </w:r>
      <w:r>
        <w:rPr>
          <w:rFonts w:ascii="Arial" w:hAnsi="Arial" w:cs="Arial"/>
          <w:sz w:val="18"/>
          <w:szCs w:val="18"/>
        </w:rPr>
        <w:t>vestimenti materiali</w:t>
      </w:r>
      <w:r w:rsidRPr="00D72BD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D72BD6">
        <w:rPr>
          <w:rFonts w:ascii="Arial" w:hAnsi="Arial" w:cs="Arial"/>
          <w:sz w:val="18"/>
          <w:szCs w:val="18"/>
        </w:rPr>
        <w:t>macchinari, impianti, hardware e attrezzature varie, nuovi di fabbrica, ivi compresi quelli necessari all’attività gestionale dell’Operatore Economico strettamente necessari al ciclo di produzione/erogazione dei servizi informativi ed esclusi quelli relativi all'attività di rappresentanza</w:t>
      </w:r>
      <w:r>
        <w:rPr>
          <w:rFonts w:ascii="Arial" w:hAnsi="Arial" w:cs="Arial"/>
          <w:sz w:val="18"/>
          <w:szCs w:val="18"/>
        </w:rPr>
        <w:t>)</w:t>
      </w:r>
    </w:p>
    <w:p w:rsidR="00C83A85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Pr="00CC5DDE" w:rsidRDefault="00C83A85" w:rsidP="00D72BD6">
      <w:pPr>
        <w:pStyle w:val="ListParagraph"/>
        <w:ind w:left="0" w:firstLine="50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Descrizione dell’investimento (specificare oggetto, tempistica e luogo dello stesso)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83A85" w:rsidRPr="00CC5DDE" w:rsidTr="00F00022">
        <w:tc>
          <w:tcPr>
            <w:tcW w:w="9633" w:type="dxa"/>
          </w:tcPr>
          <w:p w:rsidR="00C83A85" w:rsidRPr="008E2ACB" w:rsidRDefault="00C83A85" w:rsidP="00F00022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83A85" w:rsidRPr="00D72BD6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sz w:val="18"/>
          <w:szCs w:val="18"/>
        </w:rPr>
        <w:t xml:space="preserve"> </w:t>
      </w: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b/>
          <w:sz w:val="18"/>
          <w:szCs w:val="18"/>
        </w:rPr>
      </w:pPr>
      <w:r w:rsidRPr="00D72BD6">
        <w:rPr>
          <w:rFonts w:ascii="Arial" w:hAnsi="Arial" w:cs="Arial"/>
          <w:b/>
          <w:sz w:val="18"/>
          <w:szCs w:val="18"/>
        </w:rPr>
        <w:t>per l’importo di € ……………………………….. ;</w:t>
      </w: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b/>
          <w:sz w:val="18"/>
          <w:szCs w:val="18"/>
        </w:rPr>
      </w:pP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b/>
          <w:sz w:val="18"/>
          <w:szCs w:val="18"/>
        </w:rPr>
      </w:pPr>
    </w:p>
    <w:p w:rsidR="00C83A85" w:rsidRDefault="00C83A85" w:rsidP="00BB2195">
      <w:pPr>
        <w:numPr>
          <w:ilvl w:val="0"/>
          <w:numId w:val="9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nvestimenti immateriali</w:t>
      </w:r>
      <w:r w:rsidRPr="00D72BD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D72BD6">
        <w:rPr>
          <w:rFonts w:ascii="Arial" w:hAnsi="Arial" w:cs="Arial"/>
          <w:sz w:val="18"/>
          <w:szCs w:val="18"/>
        </w:rPr>
        <w:t>brevetti, licenze, know-how e conoscenze tecniche non brevettate concernenti nuove tecnologie di prodotti e processi produttivi</w:t>
      </w:r>
      <w:r>
        <w:rPr>
          <w:rFonts w:ascii="Arial" w:hAnsi="Arial" w:cs="Arial"/>
          <w:sz w:val="18"/>
          <w:szCs w:val="18"/>
        </w:rPr>
        <w:t>)</w:t>
      </w:r>
      <w:r w:rsidRPr="00D72BD6">
        <w:rPr>
          <w:rFonts w:ascii="Arial" w:hAnsi="Arial" w:cs="Arial"/>
          <w:sz w:val="18"/>
          <w:szCs w:val="18"/>
        </w:rPr>
        <w:t xml:space="preserve"> </w:t>
      </w:r>
    </w:p>
    <w:p w:rsidR="00C83A85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Pr="00CC5DDE" w:rsidRDefault="00C83A85" w:rsidP="00D72BD6">
      <w:pPr>
        <w:pStyle w:val="ListParagraph"/>
        <w:ind w:left="0" w:firstLine="50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Descrizione dell’investimento (specificare oggetto, tempistica e luogo dello stesso)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83A85" w:rsidRPr="00CC5DDE" w:rsidTr="00F00022">
        <w:tc>
          <w:tcPr>
            <w:tcW w:w="9633" w:type="dxa"/>
          </w:tcPr>
          <w:p w:rsidR="00C83A85" w:rsidRPr="008E2ACB" w:rsidRDefault="00C83A85" w:rsidP="00F00022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83A85" w:rsidRPr="00D72BD6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b/>
          <w:sz w:val="18"/>
          <w:szCs w:val="18"/>
        </w:rPr>
      </w:pPr>
      <w:r w:rsidRPr="00D72BD6">
        <w:rPr>
          <w:rFonts w:ascii="Arial" w:hAnsi="Arial" w:cs="Arial"/>
          <w:b/>
          <w:sz w:val="18"/>
          <w:szCs w:val="18"/>
        </w:rPr>
        <w:t>per l’importo di € ……………………………….. ;</w:t>
      </w:r>
    </w:p>
    <w:p w:rsidR="00C83A85" w:rsidRPr="00D72BD6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BB2195">
      <w:pPr>
        <w:numPr>
          <w:ilvl w:val="0"/>
          <w:numId w:val="9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sz w:val="18"/>
          <w:szCs w:val="18"/>
        </w:rPr>
        <w:t xml:space="preserve">investimenti Materiali o Immateriali riguardanti software e applicativi digitali non destinati alla rivendita, commisurati alle esigenze produttive dell’Operatore Economico </w:t>
      </w:r>
    </w:p>
    <w:p w:rsidR="00C83A85" w:rsidRDefault="00C83A85" w:rsidP="00D72BD6">
      <w:pPr>
        <w:pStyle w:val="ListParagraph"/>
        <w:ind w:left="0" w:firstLine="502"/>
        <w:jc w:val="both"/>
        <w:rPr>
          <w:rFonts w:ascii="Arial" w:hAnsi="Arial" w:cs="Arial"/>
          <w:b/>
          <w:bCs/>
          <w:sz w:val="18"/>
          <w:szCs w:val="18"/>
        </w:rPr>
      </w:pPr>
    </w:p>
    <w:p w:rsidR="00C83A85" w:rsidRPr="00CC5DDE" w:rsidRDefault="00C83A85" w:rsidP="00D72BD6">
      <w:pPr>
        <w:pStyle w:val="ListParagraph"/>
        <w:ind w:left="0" w:firstLine="50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Descrizione dell’investimento (specificare oggetto, tempistica e luogo dello stesso)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83A85" w:rsidRPr="00CC5DDE" w:rsidTr="00F00022">
        <w:tc>
          <w:tcPr>
            <w:tcW w:w="9633" w:type="dxa"/>
          </w:tcPr>
          <w:p w:rsidR="00C83A85" w:rsidRPr="008E2ACB" w:rsidRDefault="00C83A85" w:rsidP="00F00022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83A85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b/>
          <w:sz w:val="18"/>
          <w:szCs w:val="18"/>
        </w:rPr>
        <w:t>per l’importo di € ……………………………….. ;</w:t>
      </w:r>
      <w:r w:rsidRPr="00D72BD6">
        <w:rPr>
          <w:rFonts w:ascii="Arial" w:hAnsi="Arial" w:cs="Arial"/>
          <w:sz w:val="18"/>
          <w:szCs w:val="18"/>
        </w:rPr>
        <w:t xml:space="preserve"> </w:t>
      </w: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</w:p>
    <w:p w:rsidR="00C83A85" w:rsidRPr="00D72BD6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BB2195">
      <w:pPr>
        <w:numPr>
          <w:ilvl w:val="0"/>
          <w:numId w:val="9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sz w:val="18"/>
          <w:szCs w:val="18"/>
        </w:rPr>
        <w:t xml:space="preserve">servizi di consulenza specialistica finalizzati allo sviluppo ed all’adozione di tecnologie ICT </w:t>
      </w:r>
    </w:p>
    <w:p w:rsidR="00C83A85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Pr="00CC5DDE" w:rsidRDefault="00C83A85" w:rsidP="00D72BD6">
      <w:pPr>
        <w:pStyle w:val="ListParagraph"/>
        <w:ind w:left="0" w:firstLine="50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Descrizione dell’investimento (specificare oggetto, tempistica e luogo dello stesso)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83A85" w:rsidRPr="00CC5DDE" w:rsidTr="00F00022">
        <w:tc>
          <w:tcPr>
            <w:tcW w:w="9633" w:type="dxa"/>
          </w:tcPr>
          <w:p w:rsidR="00C83A85" w:rsidRPr="008E2ACB" w:rsidRDefault="00C83A85" w:rsidP="00F00022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83A85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b/>
          <w:sz w:val="18"/>
          <w:szCs w:val="18"/>
        </w:rPr>
        <w:t>per l’importo di € ……………………………….. ;</w:t>
      </w:r>
      <w:r w:rsidRPr="00D72BD6">
        <w:rPr>
          <w:rFonts w:ascii="Arial" w:hAnsi="Arial" w:cs="Arial"/>
          <w:sz w:val="18"/>
          <w:szCs w:val="18"/>
        </w:rPr>
        <w:t xml:space="preserve"> </w:t>
      </w:r>
    </w:p>
    <w:p w:rsidR="00C83A85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</w:p>
    <w:p w:rsidR="00C83A85" w:rsidRPr="00D72BD6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BB2195">
      <w:pPr>
        <w:numPr>
          <w:ilvl w:val="0"/>
          <w:numId w:val="9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sz w:val="18"/>
          <w:szCs w:val="18"/>
        </w:rPr>
        <w:t xml:space="preserve">acquisto di servizi erogati in modalità cloud computing e Software as Service (SAS), nonché di System Integration applicativa e relativa connettività dedicata </w:t>
      </w:r>
    </w:p>
    <w:p w:rsidR="00C83A85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Pr="00CC5DDE" w:rsidRDefault="00C83A85" w:rsidP="00D72BD6">
      <w:pPr>
        <w:pStyle w:val="ListParagraph"/>
        <w:ind w:left="0" w:firstLine="50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Descrizione dell’investimento (specificare oggetto, tempistica e luogo dello stesso)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83A85" w:rsidRPr="00CC5DDE" w:rsidTr="00F00022">
        <w:tc>
          <w:tcPr>
            <w:tcW w:w="9633" w:type="dxa"/>
          </w:tcPr>
          <w:p w:rsidR="00C83A85" w:rsidRPr="008E2ACB" w:rsidRDefault="00C83A85" w:rsidP="00F00022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83A85" w:rsidRDefault="00C83A85" w:rsidP="00D72BD6">
      <w:p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83A85" w:rsidRPr="00D72BD6" w:rsidRDefault="00C83A85" w:rsidP="00BB2195">
      <w:pPr>
        <w:autoSpaceDE w:val="0"/>
        <w:spacing w:after="0" w:line="240" w:lineRule="auto"/>
        <w:ind w:left="142" w:firstLine="360"/>
        <w:jc w:val="both"/>
        <w:rPr>
          <w:rFonts w:ascii="Arial" w:hAnsi="Arial" w:cs="Arial"/>
          <w:sz w:val="18"/>
          <w:szCs w:val="18"/>
        </w:rPr>
      </w:pPr>
      <w:r w:rsidRPr="00D72BD6">
        <w:rPr>
          <w:rFonts w:ascii="Arial" w:hAnsi="Arial" w:cs="Arial"/>
          <w:b/>
          <w:sz w:val="18"/>
          <w:szCs w:val="18"/>
        </w:rPr>
        <w:t xml:space="preserve">per l’importo di € ……………………………….. </w:t>
      </w:r>
      <w:r w:rsidRPr="00D72BD6">
        <w:rPr>
          <w:rFonts w:ascii="Arial" w:hAnsi="Arial" w:cs="Arial"/>
          <w:sz w:val="18"/>
          <w:szCs w:val="18"/>
        </w:rPr>
        <w:t>.</w:t>
      </w:r>
    </w:p>
    <w:p w:rsidR="00C83A85" w:rsidRPr="00D72BD6" w:rsidRDefault="00C83A85" w:rsidP="004F2733">
      <w:pPr>
        <w:jc w:val="both"/>
        <w:rPr>
          <w:rFonts w:ascii="Arial" w:hAnsi="Arial" w:cs="Arial"/>
          <w:sz w:val="18"/>
          <w:szCs w:val="18"/>
        </w:rPr>
      </w:pPr>
    </w:p>
    <w:p w:rsidR="00C83A85" w:rsidRDefault="00C83A85" w:rsidP="004F273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D72BD6">
        <w:rPr>
          <w:rFonts w:ascii="Arial" w:hAnsi="Arial" w:cs="Arial"/>
          <w:sz w:val="18"/>
          <w:szCs w:val="18"/>
        </w:rPr>
        <w:t>i sensi del regime De Minimis (Regolamento UE</w:t>
      </w:r>
      <w:r>
        <w:rPr>
          <w:rFonts w:ascii="Arial" w:hAnsi="Arial" w:cs="Arial"/>
          <w:sz w:val="18"/>
          <w:szCs w:val="18"/>
        </w:rPr>
        <w:t xml:space="preserve"> </w:t>
      </w:r>
      <w:r w:rsidRPr="00D72BD6">
        <w:rPr>
          <w:rFonts w:ascii="Arial" w:hAnsi="Arial" w:cs="Arial"/>
          <w:sz w:val="18"/>
          <w:szCs w:val="18"/>
        </w:rPr>
        <w:t>n.1407/2013 della Commissione Europea del 18 dicembre 2013, relativo all’applicazione degli articoli 107 e 108 del trattato sul funzionamento dell’Unione Europea agli aiuti “De Minimis”</w:t>
      </w:r>
      <w:r>
        <w:rPr>
          <w:rFonts w:ascii="Arial" w:hAnsi="Arial" w:cs="Arial"/>
          <w:sz w:val="18"/>
          <w:szCs w:val="18"/>
        </w:rPr>
        <w:t>,</w:t>
      </w:r>
      <w:r w:rsidRPr="00D72BD6">
        <w:rPr>
          <w:rFonts w:ascii="Arial" w:hAnsi="Arial" w:cs="Arial"/>
          <w:sz w:val="18"/>
          <w:szCs w:val="18"/>
        </w:rPr>
        <w:t xml:space="preserve"> pubblicato sulla Gazzetta ufficiale dell’Unione Europea del 24 dicembre 2013 alla serie L. 352) </w:t>
      </w:r>
    </w:p>
    <w:p w:rsidR="00C83A85" w:rsidRPr="00FF7B32" w:rsidRDefault="00C83A85" w:rsidP="004F2733">
      <w:pPr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pertanto, </w:t>
      </w:r>
      <w:r w:rsidRPr="00FF7B32">
        <w:rPr>
          <w:rFonts w:ascii="Arial" w:hAnsi="Arial" w:cs="Arial"/>
          <w:b/>
          <w:sz w:val="20"/>
          <w:szCs w:val="20"/>
        </w:rPr>
        <w:t>l</w:t>
      </w:r>
      <w:r w:rsidRPr="00AB0660">
        <w:rPr>
          <w:rFonts w:ascii="Arial" w:hAnsi="Arial" w:cs="Arial"/>
          <w:b/>
          <w:sz w:val="20"/>
          <w:szCs w:val="20"/>
        </w:rPr>
        <w:t>’</w:t>
      </w:r>
      <w:r w:rsidRPr="00FF7B32">
        <w:rPr>
          <w:rFonts w:ascii="Arial" w:hAnsi="Arial" w:cs="Arial"/>
          <w:b/>
          <w:sz w:val="20"/>
          <w:szCs w:val="20"/>
        </w:rPr>
        <w:t>importo complessivo</w:t>
      </w:r>
      <w:r>
        <w:rPr>
          <w:rFonts w:ascii="Arial" w:hAnsi="Arial" w:cs="Arial"/>
          <w:b/>
          <w:sz w:val="20"/>
          <w:szCs w:val="20"/>
        </w:rPr>
        <w:t xml:space="preserve"> dell’investimento è</w:t>
      </w:r>
      <w:r w:rsidRPr="00FF7B32">
        <w:rPr>
          <w:rFonts w:ascii="Arial" w:hAnsi="Arial" w:cs="Arial"/>
          <w:b/>
          <w:sz w:val="20"/>
          <w:szCs w:val="20"/>
        </w:rPr>
        <w:t xml:space="preserve"> pari ad € ………………….. (in cifre)   euro ……………………….. (in lettere) </w:t>
      </w:r>
    </w:p>
    <w:p w:rsidR="00C83A85" w:rsidRDefault="00C83A85" w:rsidP="007B1678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C83A85" w:rsidRDefault="00C83A85" w:rsidP="002E05A9">
      <w:pPr>
        <w:pStyle w:val="ListParagraph"/>
        <w:ind w:left="0"/>
        <w:jc w:val="center"/>
        <w:rPr>
          <w:rFonts w:ascii="Arial" w:hAnsi="Arial" w:cs="Arial"/>
          <w:b/>
          <w:sz w:val="18"/>
          <w:szCs w:val="18"/>
        </w:rPr>
      </w:pPr>
    </w:p>
    <w:p w:rsidR="00C83A85" w:rsidRDefault="00C83A85" w:rsidP="002E05A9">
      <w:pPr>
        <w:pStyle w:val="ListParagraph"/>
        <w:ind w:left="0"/>
        <w:jc w:val="center"/>
        <w:rPr>
          <w:rFonts w:ascii="Arial" w:hAnsi="Arial" w:cs="Arial"/>
          <w:b/>
          <w:sz w:val="18"/>
          <w:szCs w:val="18"/>
        </w:rPr>
      </w:pPr>
      <w:r w:rsidRPr="00D72BD6">
        <w:rPr>
          <w:rFonts w:ascii="Arial" w:hAnsi="Arial" w:cs="Arial"/>
          <w:b/>
          <w:sz w:val="18"/>
          <w:szCs w:val="18"/>
        </w:rPr>
        <w:t>ALLEGA</w:t>
      </w:r>
    </w:p>
    <w:p w:rsidR="00C83A85" w:rsidRDefault="00C83A85" w:rsidP="002E05A9">
      <w:pPr>
        <w:pStyle w:val="ListParagraph"/>
        <w:ind w:left="0"/>
        <w:jc w:val="center"/>
        <w:rPr>
          <w:rFonts w:ascii="Arial" w:hAnsi="Arial" w:cs="Arial"/>
          <w:b/>
          <w:sz w:val="18"/>
          <w:szCs w:val="18"/>
        </w:rPr>
      </w:pPr>
    </w:p>
    <w:p w:rsidR="00C83A85" w:rsidRPr="00C20CC5" w:rsidRDefault="00C83A85" w:rsidP="00C20CC5">
      <w:pPr>
        <w:pStyle w:val="ListParagraph"/>
        <w:ind w:left="0"/>
        <w:jc w:val="both"/>
        <w:rPr>
          <w:rFonts w:ascii="Arial" w:hAnsi="Arial" w:cs="Arial"/>
          <w:sz w:val="18"/>
          <w:szCs w:val="18"/>
        </w:rPr>
      </w:pPr>
      <w:r w:rsidRPr="00C20CC5">
        <w:rPr>
          <w:rFonts w:ascii="Arial" w:hAnsi="Arial" w:cs="Arial"/>
          <w:sz w:val="18"/>
          <w:szCs w:val="18"/>
        </w:rPr>
        <w:t>la documentazione prevista dall’articolo 8, comma 5, dell’Avviso in oggetto.</w:t>
      </w:r>
    </w:p>
    <w:p w:rsidR="00C83A85" w:rsidRPr="00D72BD6" w:rsidRDefault="00C83A85" w:rsidP="007B1678">
      <w:pPr>
        <w:jc w:val="both"/>
        <w:rPr>
          <w:rFonts w:ascii="Arial" w:hAnsi="Arial" w:cs="Arial"/>
          <w:sz w:val="18"/>
          <w:szCs w:val="18"/>
        </w:rPr>
      </w:pPr>
    </w:p>
    <w:p w:rsidR="00C83A85" w:rsidRPr="00396F34" w:rsidRDefault="00C83A85" w:rsidP="00C20CC5">
      <w:pPr>
        <w:pStyle w:val="BodyText"/>
        <w:spacing w:before="120"/>
        <w:rPr>
          <w:rFonts w:ascii="Arial" w:hAnsi="Arial" w:cs="Arial"/>
          <w:sz w:val="18"/>
          <w:szCs w:val="18"/>
        </w:rPr>
      </w:pPr>
      <w:r w:rsidRPr="00396F34">
        <w:rPr>
          <w:rFonts w:ascii="Arial" w:hAnsi="Arial" w:cs="Arial"/>
          <w:sz w:val="18"/>
          <w:szCs w:val="18"/>
        </w:rPr>
        <w:t>Data</w:t>
      </w:r>
    </w:p>
    <w:p w:rsidR="00C83A85" w:rsidRDefault="00C83A85" w:rsidP="00C20CC5">
      <w:pPr>
        <w:pStyle w:val="BodyText"/>
        <w:spacing w:before="120"/>
        <w:jc w:val="right"/>
        <w:rPr>
          <w:rFonts w:ascii="Arial" w:hAnsi="Arial" w:cs="Arial"/>
          <w:sz w:val="18"/>
          <w:szCs w:val="18"/>
        </w:rPr>
      </w:pPr>
      <w:r w:rsidRPr="00396F34">
        <w:rPr>
          <w:rFonts w:ascii="Arial" w:hAnsi="Arial" w:cs="Arial"/>
          <w:sz w:val="18"/>
          <w:szCs w:val="18"/>
        </w:rPr>
        <w:t>IL LEGALE RAPPRESENTATE</w:t>
      </w:r>
    </w:p>
    <w:p w:rsidR="00C83A85" w:rsidRPr="009A0D35" w:rsidRDefault="00C83A85" w:rsidP="00C20CC5">
      <w:pPr>
        <w:pStyle w:val="BodyText"/>
        <w:tabs>
          <w:tab w:val="left" w:leader="underscore" w:pos="0"/>
        </w:tabs>
        <w:spacing w:after="120" w:line="276" w:lineRule="auto"/>
        <w:ind w:left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 xml:space="preserve">                                                                                                               </w:t>
      </w:r>
      <w:r w:rsidRPr="00396F34">
        <w:rPr>
          <w:rFonts w:ascii="Arial" w:hAnsi="Arial" w:cs="Arial"/>
          <w:b/>
          <w:bCs/>
          <w:sz w:val="18"/>
          <w:szCs w:val="18"/>
        </w:rPr>
        <w:t>SOTTOSCRITTO CON FIRMA DIGITALE</w:t>
      </w:r>
    </w:p>
    <w:p w:rsidR="00C83A85" w:rsidRPr="00155F6E" w:rsidRDefault="00C83A85" w:rsidP="00C20CC5">
      <w:pPr>
        <w:jc w:val="both"/>
      </w:pPr>
    </w:p>
    <w:sectPr w:rsidR="00C83A85" w:rsidRPr="00155F6E" w:rsidSect="00F371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Roman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2518884E"/>
    <w:name w:val="WW8Num1"/>
    <w:lvl w:ilvl="0">
      <w:start w:val="1"/>
      <w:numFmt w:val="bullet"/>
      <w:lvlText w:val=""/>
      <w:lvlJc w:val="left"/>
      <w:pPr>
        <w:tabs>
          <w:tab w:val="num" w:pos="502"/>
        </w:tabs>
        <w:ind w:left="502" w:hanging="360"/>
      </w:pPr>
      <w:rPr>
        <w:rFonts w:ascii="Times New Roman" w:hAnsi="Times New Roman"/>
        <w:color w:val="000000"/>
        <w:sz w:val="22"/>
      </w:rPr>
    </w:lvl>
  </w:abstractNum>
  <w:abstractNum w:abstractNumId="1">
    <w:nsid w:val="085D0BC8"/>
    <w:multiLevelType w:val="hybridMultilevel"/>
    <w:tmpl w:val="6CBA72D8"/>
    <w:lvl w:ilvl="0" w:tplc="875C417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A75C52"/>
    <w:multiLevelType w:val="hybridMultilevel"/>
    <w:tmpl w:val="0798D5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311C9"/>
    <w:multiLevelType w:val="multilevel"/>
    <w:tmpl w:val="23721FD4"/>
    <w:lvl w:ilvl="0">
      <w:start w:val="2"/>
      <w:numFmt w:val="bullet"/>
      <w:lvlText w:val="-"/>
      <w:lvlJc w:val="left"/>
      <w:pPr>
        <w:ind w:left="1068" w:hanging="360"/>
      </w:pPr>
      <w:rPr>
        <w:rFonts w:ascii="Avenir Roman" w:eastAsia="Times New Roman" w:hAnsi="Avenir Roman" w:hint="default"/>
      </w:rPr>
    </w:lvl>
    <w:lvl w:ilvl="1">
      <w:start w:val="1"/>
      <w:numFmt w:val="lowerRoman"/>
      <w:lvlText w:val="%2."/>
      <w:lvlJc w:val="right"/>
      <w:pPr>
        <w:tabs>
          <w:tab w:val="num" w:pos="1941"/>
        </w:tabs>
        <w:ind w:left="1941" w:hanging="360"/>
      </w:pPr>
      <w:rPr>
        <w:rFonts w:cs="Times New Roman"/>
      </w:rPr>
    </w:lvl>
    <w:lvl w:ilvl="2">
      <w:start w:val="1"/>
      <w:numFmt w:val="upperLetter"/>
      <w:lvlText w:val="%3."/>
      <w:lvlJc w:val="left"/>
      <w:pPr>
        <w:ind w:left="2661" w:hanging="360"/>
      </w:pPr>
      <w:rPr>
        <w:rFonts w:cs="Times New Roman"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101"/>
        </w:tabs>
        <w:ind w:left="4101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261"/>
        </w:tabs>
        <w:ind w:left="6261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981"/>
        </w:tabs>
        <w:ind w:left="6981" w:hanging="360"/>
      </w:pPr>
      <w:rPr>
        <w:rFonts w:cs="Times New Roman"/>
      </w:rPr>
    </w:lvl>
  </w:abstractNum>
  <w:abstractNum w:abstractNumId="4">
    <w:nsid w:val="57337B82"/>
    <w:multiLevelType w:val="hybridMultilevel"/>
    <w:tmpl w:val="97A299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D510F4"/>
    <w:multiLevelType w:val="hybridMultilevel"/>
    <w:tmpl w:val="47FC26BA"/>
    <w:lvl w:ilvl="0" w:tplc="1B4C8C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CC5EEF"/>
    <w:multiLevelType w:val="hybridMultilevel"/>
    <w:tmpl w:val="B314BD02"/>
    <w:lvl w:ilvl="0" w:tplc="890AEA22">
      <w:start w:val="1"/>
      <w:numFmt w:val="upperRoman"/>
      <w:lvlText w:val="%1."/>
      <w:lvlJc w:val="left"/>
      <w:pPr>
        <w:ind w:left="1080" w:hanging="720"/>
      </w:pPr>
      <w:rPr>
        <w:rFonts w:ascii="Calibri" w:eastAsia="Times New Roman" w:hAnsi="Calibri" w:cs="Calibr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882495"/>
    <w:multiLevelType w:val="hybridMultilevel"/>
    <w:tmpl w:val="1D78E3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717DB"/>
    <w:multiLevelType w:val="hybridMultilevel"/>
    <w:tmpl w:val="8946CB26"/>
    <w:lvl w:ilvl="0" w:tplc="1B4C8C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226B7F"/>
    <w:multiLevelType w:val="hybridMultilevel"/>
    <w:tmpl w:val="F2F2E4F2"/>
    <w:lvl w:ilvl="0" w:tplc="DEFE32EC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1E0"/>
    <w:multiLevelType w:val="hybridMultilevel"/>
    <w:tmpl w:val="F5601EF4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340"/>
    <w:rsid w:val="00071F70"/>
    <w:rsid w:val="000B524A"/>
    <w:rsid w:val="000D74D3"/>
    <w:rsid w:val="000E3E50"/>
    <w:rsid w:val="001127F9"/>
    <w:rsid w:val="00155F6E"/>
    <w:rsid w:val="0016131F"/>
    <w:rsid w:val="00182A27"/>
    <w:rsid w:val="00187111"/>
    <w:rsid w:val="001A6CE3"/>
    <w:rsid w:val="001B1998"/>
    <w:rsid w:val="001F1275"/>
    <w:rsid w:val="002168D0"/>
    <w:rsid w:val="00275683"/>
    <w:rsid w:val="00296641"/>
    <w:rsid w:val="002B0A68"/>
    <w:rsid w:val="002D7245"/>
    <w:rsid w:val="002E05A9"/>
    <w:rsid w:val="00333E1D"/>
    <w:rsid w:val="003624B0"/>
    <w:rsid w:val="00375F6F"/>
    <w:rsid w:val="00396F34"/>
    <w:rsid w:val="003B466C"/>
    <w:rsid w:val="00455E2B"/>
    <w:rsid w:val="00456EAC"/>
    <w:rsid w:val="004660CE"/>
    <w:rsid w:val="004810E6"/>
    <w:rsid w:val="004C0218"/>
    <w:rsid w:val="004C6B21"/>
    <w:rsid w:val="004F2733"/>
    <w:rsid w:val="00504FE9"/>
    <w:rsid w:val="00530034"/>
    <w:rsid w:val="005468E2"/>
    <w:rsid w:val="0055231D"/>
    <w:rsid w:val="00565AD9"/>
    <w:rsid w:val="00571554"/>
    <w:rsid w:val="005D42BA"/>
    <w:rsid w:val="005E7F82"/>
    <w:rsid w:val="00633AA7"/>
    <w:rsid w:val="0064213B"/>
    <w:rsid w:val="00677652"/>
    <w:rsid w:val="00686528"/>
    <w:rsid w:val="006C60CA"/>
    <w:rsid w:val="006D0635"/>
    <w:rsid w:val="007104E5"/>
    <w:rsid w:val="00755880"/>
    <w:rsid w:val="007B1678"/>
    <w:rsid w:val="0082501A"/>
    <w:rsid w:val="008E2ACB"/>
    <w:rsid w:val="008F5AA7"/>
    <w:rsid w:val="009A0D35"/>
    <w:rsid w:val="009D16AE"/>
    <w:rsid w:val="009E193F"/>
    <w:rsid w:val="00A70845"/>
    <w:rsid w:val="00A71853"/>
    <w:rsid w:val="00A931D1"/>
    <w:rsid w:val="00A93ED3"/>
    <w:rsid w:val="00AB0660"/>
    <w:rsid w:val="00AD6148"/>
    <w:rsid w:val="00AD726D"/>
    <w:rsid w:val="00AF260A"/>
    <w:rsid w:val="00B47A13"/>
    <w:rsid w:val="00BA11A7"/>
    <w:rsid w:val="00BB2195"/>
    <w:rsid w:val="00BC3D61"/>
    <w:rsid w:val="00BD2340"/>
    <w:rsid w:val="00BD6260"/>
    <w:rsid w:val="00BE0DB1"/>
    <w:rsid w:val="00C02319"/>
    <w:rsid w:val="00C20CC5"/>
    <w:rsid w:val="00C57E34"/>
    <w:rsid w:val="00C83A85"/>
    <w:rsid w:val="00CB3ABC"/>
    <w:rsid w:val="00CC5DDE"/>
    <w:rsid w:val="00CE46E6"/>
    <w:rsid w:val="00CE7807"/>
    <w:rsid w:val="00D219E3"/>
    <w:rsid w:val="00D53EA0"/>
    <w:rsid w:val="00D72BD6"/>
    <w:rsid w:val="00D81B46"/>
    <w:rsid w:val="00DA4756"/>
    <w:rsid w:val="00E216A8"/>
    <w:rsid w:val="00E44037"/>
    <w:rsid w:val="00E51DC1"/>
    <w:rsid w:val="00EA547F"/>
    <w:rsid w:val="00ED4476"/>
    <w:rsid w:val="00F00022"/>
    <w:rsid w:val="00F078D3"/>
    <w:rsid w:val="00F37139"/>
    <w:rsid w:val="00F82D8E"/>
    <w:rsid w:val="00F8495B"/>
    <w:rsid w:val="00FB56CF"/>
    <w:rsid w:val="00FC2CC5"/>
    <w:rsid w:val="00FD4883"/>
    <w:rsid w:val="00FE6328"/>
    <w:rsid w:val="00FF04CC"/>
    <w:rsid w:val="00FF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340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D2340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D2340"/>
    <w:rPr>
      <w:rFonts w:ascii="Times New Roman" w:hAnsi="Times New Roman"/>
      <w:sz w:val="20"/>
      <w:lang w:eastAsia="ar-SA" w:bidi="ar-SA"/>
    </w:rPr>
  </w:style>
  <w:style w:type="paragraph" w:styleId="FootnoteText">
    <w:name w:val="footnote text"/>
    <w:basedOn w:val="Normal"/>
    <w:link w:val="FootnoteTextChar"/>
    <w:uiPriority w:val="99"/>
    <w:rsid w:val="00BD2340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D2340"/>
    <w:rPr>
      <w:rFonts w:ascii="Times New Roman" w:hAnsi="Times New Roman"/>
      <w:sz w:val="20"/>
      <w:lang w:eastAsia="ar-SA" w:bidi="ar-SA"/>
    </w:rPr>
  </w:style>
  <w:style w:type="paragraph" w:styleId="Header">
    <w:name w:val="header"/>
    <w:basedOn w:val="Normal"/>
    <w:link w:val="HeaderChar"/>
    <w:uiPriority w:val="99"/>
    <w:rsid w:val="00504FE9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4FE9"/>
    <w:rPr>
      <w:rFonts w:ascii="Calibri" w:hAnsi="Calibri"/>
      <w:lang w:eastAsia="ar-SA" w:bidi="ar-SA"/>
    </w:rPr>
  </w:style>
  <w:style w:type="character" w:styleId="Hyperlink">
    <w:name w:val="Hyperlink"/>
    <w:basedOn w:val="DefaultParagraphFont"/>
    <w:uiPriority w:val="99"/>
    <w:rsid w:val="00504FE9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504FE9"/>
    <w:pPr>
      <w:ind w:left="720"/>
      <w:contextualSpacing/>
    </w:pPr>
  </w:style>
  <w:style w:type="table" w:styleId="TableGrid">
    <w:name w:val="Table Grid"/>
    <w:basedOn w:val="TableNormal"/>
    <w:uiPriority w:val="99"/>
    <w:rsid w:val="00AD61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2501A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93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31D1"/>
    <w:rPr>
      <w:rFonts w:ascii="Segoe UI" w:hAnsi="Segoe UI"/>
      <w:sz w:val="18"/>
      <w:lang w:eastAsia="ar-SA" w:bidi="ar-SA"/>
    </w:rPr>
  </w:style>
  <w:style w:type="paragraph" w:customStyle="1" w:styleId="Paragrafoelenco1">
    <w:name w:val="Paragrafo elenco1"/>
    <w:aliases w:val="Normal bullet 2,Elenco VOX,Elenco_2,Question,Elenco a colori - Colore 11"/>
    <w:basedOn w:val="Normal"/>
    <w:link w:val="ParagrafoelencoCarattere"/>
    <w:uiPriority w:val="99"/>
    <w:rsid w:val="00BB2195"/>
    <w:pPr>
      <w:suppressAutoHyphens w:val="0"/>
      <w:spacing w:after="0" w:line="240" w:lineRule="auto"/>
      <w:ind w:left="720"/>
      <w:contextualSpacing/>
    </w:pPr>
    <w:rPr>
      <w:rFonts w:cs="Times New Roman"/>
      <w:sz w:val="24"/>
      <w:szCs w:val="20"/>
      <w:lang w:eastAsia="en-US"/>
    </w:rPr>
  </w:style>
  <w:style w:type="character" w:customStyle="1" w:styleId="ParagrafoelencoCarattere">
    <w:name w:val="Paragrafo elenco Carattere"/>
    <w:aliases w:val="Normal bullet 2 Carattere,Elenco VOX Carattere,Elenco_2 Carattere,Question Carattere,Elenco a colori - Colore 11 Carattere"/>
    <w:link w:val="Paragrafoelenco1"/>
    <w:uiPriority w:val="99"/>
    <w:locked/>
    <w:rsid w:val="00BB2195"/>
    <w:rPr>
      <w:rFonts w:ascii="Calibri" w:hAnsi="Calibri"/>
      <w:sz w:val="24"/>
      <w:lang w:val="it-I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2</Pages>
  <Words>535</Words>
  <Characters>3051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Miale - LATTANZIO KIBS</dc:creator>
  <cp:keywords/>
  <dc:description/>
  <cp:lastModifiedBy>rc021292</cp:lastModifiedBy>
  <cp:revision>18</cp:revision>
  <dcterms:created xsi:type="dcterms:W3CDTF">2019-12-10T15:29:00Z</dcterms:created>
  <dcterms:modified xsi:type="dcterms:W3CDTF">2019-12-13T07:53:00Z</dcterms:modified>
</cp:coreProperties>
</file>